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6CFAB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2C6CFAC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CFAB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CFAC0" w14:textId="7442337B" w:rsidR="00C44B8B" w:rsidRPr="0052681C" w:rsidRDefault="00A73398" w:rsidP="00D2458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  <w:r>
              <w:rPr>
                <w:b/>
                <w:sz w:val="26"/>
                <w:szCs w:val="26"/>
              </w:rPr>
              <w:t>_265</w:t>
            </w:r>
          </w:p>
        </w:tc>
      </w:tr>
      <w:tr w:rsidR="00C44B8B" w:rsidRPr="0052681C" w14:paraId="2C6CFAC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CFAC2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CFAC3" w14:textId="57698109" w:rsidR="00C44B8B" w:rsidRPr="002E5F07" w:rsidRDefault="00D2458D" w:rsidP="002E5F0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 w:rsidRPr="00D2458D">
              <w:rPr>
                <w:b/>
                <w:sz w:val="26"/>
                <w:szCs w:val="26"/>
                <w:lang w:val="en-US"/>
              </w:rPr>
              <w:t>23</w:t>
            </w:r>
            <w:r w:rsidR="002E5F07">
              <w:rPr>
                <w:b/>
                <w:sz w:val="26"/>
                <w:szCs w:val="26"/>
              </w:rPr>
              <w:t>19533</w:t>
            </w:r>
          </w:p>
        </w:tc>
      </w:tr>
    </w:tbl>
    <w:p w14:paraId="2C6CFAC5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C6CFAC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2C6CFAC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C6CFAC8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2C6CFAC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2C6CFACB" w14:textId="77777777" w:rsidR="00C44B8B" w:rsidRDefault="00C44B8B" w:rsidP="00C44B8B"/>
    <w:p w14:paraId="1B9F1F83" w14:textId="77777777" w:rsidR="00544A90" w:rsidRPr="0052681C" w:rsidRDefault="00544A90" w:rsidP="00C44B8B"/>
    <w:p w14:paraId="2C6CFACC" w14:textId="77777777" w:rsidR="00C44B8B" w:rsidRPr="0052681C" w:rsidRDefault="00C44B8B" w:rsidP="00C44B8B"/>
    <w:p w14:paraId="7D169D40" w14:textId="77777777" w:rsidR="00101E1B" w:rsidRPr="00FA5FA8" w:rsidRDefault="00101E1B" w:rsidP="00101E1B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679BAA44" w14:textId="3E4753E9" w:rsidR="00101E1B" w:rsidRPr="00004529" w:rsidRDefault="00101E1B" w:rsidP="00101E1B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арматуры </w:t>
      </w:r>
      <w:proofErr w:type="gramStart"/>
      <w:r>
        <w:rPr>
          <w:b/>
          <w:sz w:val="26"/>
          <w:szCs w:val="26"/>
        </w:rPr>
        <w:t>к</w:t>
      </w:r>
      <w:proofErr w:type="gramEnd"/>
      <w:r>
        <w:rPr>
          <w:b/>
          <w:sz w:val="26"/>
          <w:szCs w:val="26"/>
        </w:rPr>
        <w:t xml:space="preserve"> СИП (</w:t>
      </w:r>
      <w:r w:rsidRPr="00101E1B">
        <w:rPr>
          <w:b/>
          <w:sz w:val="26"/>
          <w:szCs w:val="26"/>
        </w:rPr>
        <w:t>Скрепа С-100</w:t>
      </w:r>
      <w:r>
        <w:rPr>
          <w:b/>
          <w:sz w:val="26"/>
          <w:szCs w:val="26"/>
        </w:rPr>
        <w:t>)</w:t>
      </w:r>
      <w:r w:rsidRPr="00A57AE8">
        <w:rPr>
          <w:b/>
          <w:sz w:val="26"/>
          <w:szCs w:val="26"/>
        </w:rPr>
        <w:t xml:space="preserve">.  Лот № </w:t>
      </w:r>
      <w:r w:rsidRPr="00A57AE8">
        <w:rPr>
          <w:b/>
          <w:sz w:val="26"/>
          <w:szCs w:val="26"/>
          <w:u w:val="single"/>
        </w:rPr>
        <w:t>20</w:t>
      </w:r>
      <w:r>
        <w:rPr>
          <w:b/>
          <w:sz w:val="26"/>
          <w:szCs w:val="26"/>
          <w:u w:val="single"/>
        </w:rPr>
        <w:t>2В</w:t>
      </w:r>
    </w:p>
    <w:p w14:paraId="59DFE305" w14:textId="77777777" w:rsidR="00101E1B" w:rsidRDefault="00101E1B" w:rsidP="00101E1B">
      <w:pPr>
        <w:ind w:firstLine="0"/>
        <w:jc w:val="center"/>
        <w:rPr>
          <w:sz w:val="24"/>
          <w:szCs w:val="24"/>
        </w:rPr>
      </w:pPr>
    </w:p>
    <w:p w14:paraId="7D151B5E" w14:textId="77777777" w:rsidR="00101E1B" w:rsidRPr="004D4E32" w:rsidRDefault="00101E1B" w:rsidP="00101E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C7DC36" w14:textId="77777777" w:rsidR="00101E1B" w:rsidRPr="00101DD6" w:rsidRDefault="00101E1B" w:rsidP="00101E1B">
      <w:pPr>
        <w:pStyle w:val="ad"/>
        <w:numPr>
          <w:ilvl w:val="1"/>
          <w:numId w:val="1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6757CF38" w14:textId="77777777" w:rsidR="00101E1B" w:rsidRPr="007B6CB8" w:rsidRDefault="00101E1B" w:rsidP="00101E1B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101E1B" w:rsidRPr="00265BDD" w14:paraId="10B3705D" w14:textId="77777777" w:rsidTr="004F7175">
        <w:tc>
          <w:tcPr>
            <w:tcW w:w="3652" w:type="dxa"/>
            <w:shd w:val="clear" w:color="auto" w:fill="auto"/>
          </w:tcPr>
          <w:p w14:paraId="2EB57BC0" w14:textId="77777777" w:rsidR="00101E1B" w:rsidRPr="00265BDD" w:rsidRDefault="00101E1B" w:rsidP="004F7175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3593784" w14:textId="77777777" w:rsidR="00101E1B" w:rsidRPr="00265BDD" w:rsidRDefault="00101E1B" w:rsidP="004F7175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101E1B" w:rsidRPr="00265BDD" w14:paraId="17B91B54" w14:textId="77777777" w:rsidTr="004A2994">
        <w:tc>
          <w:tcPr>
            <w:tcW w:w="3652" w:type="dxa"/>
            <w:shd w:val="clear" w:color="auto" w:fill="auto"/>
            <w:vAlign w:val="bottom"/>
          </w:tcPr>
          <w:p w14:paraId="4EEA561C" w14:textId="57A5C4A5" w:rsidR="00101E1B" w:rsidRPr="00D8759B" w:rsidRDefault="00101E1B" w:rsidP="004F717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0" w:name="_GoBack"/>
            <w:r>
              <w:rPr>
                <w:rFonts w:ascii="Tahoma" w:hAnsi="Tahoma" w:cs="Tahoma"/>
                <w:color w:val="000000"/>
              </w:rPr>
              <w:t>Скрепа С-100</w:t>
            </w:r>
            <w:bookmarkEnd w:id="0"/>
          </w:p>
        </w:tc>
        <w:tc>
          <w:tcPr>
            <w:tcW w:w="6252" w:type="dxa"/>
            <w:shd w:val="clear" w:color="auto" w:fill="auto"/>
            <w:vAlign w:val="center"/>
          </w:tcPr>
          <w:p w14:paraId="0EF63E1A" w14:textId="7CB73BB8" w:rsidR="00101E1B" w:rsidRPr="00D03725" w:rsidRDefault="00101E1B" w:rsidP="004F7175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3401-2.2-003-2015  Вспомогательная арматура</w:t>
            </w:r>
          </w:p>
        </w:tc>
      </w:tr>
    </w:tbl>
    <w:p w14:paraId="335A1B9D" w14:textId="77777777" w:rsidR="00101E1B" w:rsidRDefault="00101E1B" w:rsidP="00101E1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2E2356C" w14:textId="77777777" w:rsidR="00101E1B" w:rsidRPr="004D4E32" w:rsidRDefault="00101E1B" w:rsidP="00101E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5B282C7A" w14:textId="77777777" w:rsidR="00101E1B" w:rsidRDefault="00101E1B" w:rsidP="00101E1B">
      <w:pPr>
        <w:pStyle w:val="ad"/>
        <w:numPr>
          <w:ilvl w:val="1"/>
          <w:numId w:val="1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2F3F1FA9" w14:textId="77777777" w:rsidR="00101E1B" w:rsidRPr="00612811" w:rsidRDefault="00101E1B" w:rsidP="00101E1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3AE59FB" w14:textId="59EC879E" w:rsidR="00101E1B" w:rsidRPr="00A44491" w:rsidRDefault="00101E1B" w:rsidP="00101E1B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72BEC5E0" w14:textId="3022415A" w:rsidR="00101E1B" w:rsidRDefault="00101E1B" w:rsidP="00101E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>
        <w:rPr>
          <w:szCs w:val="24"/>
        </w:rPr>
        <w:t>34.01-2.2-003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1BBA1E75" w14:textId="77777777" w:rsidR="00101E1B" w:rsidRDefault="00101E1B" w:rsidP="00101E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4E2F408D" w14:textId="77777777" w:rsidR="00101E1B" w:rsidRPr="00DE1E02" w:rsidRDefault="00101E1B" w:rsidP="00101E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05CC3718" w14:textId="77777777" w:rsidR="00101E1B" w:rsidRDefault="00101E1B" w:rsidP="00101E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66A4D58" w14:textId="77777777" w:rsidR="00101E1B" w:rsidRPr="004D4E32" w:rsidRDefault="00101E1B" w:rsidP="00101E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725D03B" w14:textId="77777777" w:rsidR="00101E1B" w:rsidRPr="00DE1E02" w:rsidRDefault="00101E1B" w:rsidP="00101E1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40B2482B" w14:textId="77777777" w:rsidR="00101E1B" w:rsidRDefault="00101E1B" w:rsidP="00101E1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876035" w14:textId="77777777" w:rsidR="00101E1B" w:rsidRDefault="00101E1B" w:rsidP="00101E1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E8288C6" w14:textId="77777777" w:rsidR="00101E1B" w:rsidRPr="004D4E32" w:rsidRDefault="00101E1B" w:rsidP="00101E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0C604A0" w14:textId="77777777" w:rsidR="00101E1B" w:rsidRPr="00DE1E02" w:rsidRDefault="00101E1B" w:rsidP="00101E1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7AC28CB" w14:textId="77777777" w:rsidR="00101E1B" w:rsidRPr="00612811" w:rsidRDefault="00101E1B" w:rsidP="00101E1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A5D633" w14:textId="77777777" w:rsidR="00101E1B" w:rsidRPr="004D4E32" w:rsidRDefault="00101E1B" w:rsidP="00101E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F17564B" w14:textId="77777777" w:rsidR="00101E1B" w:rsidRPr="00530F83" w:rsidRDefault="00101E1B" w:rsidP="00101E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7D564712" w14:textId="77777777" w:rsidR="00101E1B" w:rsidRPr="00A74D8D" w:rsidRDefault="00101E1B" w:rsidP="00101E1B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1F176D8" w14:textId="77777777" w:rsidR="00101E1B" w:rsidRPr="00A74D8D" w:rsidRDefault="00101E1B" w:rsidP="00101E1B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7693FAB" w14:textId="197F4347" w:rsidR="00101E1B" w:rsidRPr="00F64478" w:rsidRDefault="00101E1B" w:rsidP="00101E1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7BBC5F0E" w14:textId="77777777" w:rsidR="00101E1B" w:rsidRDefault="00101E1B" w:rsidP="00101E1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497976C" w14:textId="77777777" w:rsidR="00101E1B" w:rsidRPr="00BB6EA4" w:rsidRDefault="00101E1B" w:rsidP="00101E1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698BD1C" w14:textId="77777777" w:rsidR="00101E1B" w:rsidRDefault="00101E1B" w:rsidP="00101E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C9BC1D2" w14:textId="77777777" w:rsidR="00101E1B" w:rsidRDefault="00101E1B" w:rsidP="00101E1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E678FA6" w14:textId="77777777" w:rsidR="00101E1B" w:rsidRDefault="00101E1B" w:rsidP="00101E1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5FE9E9B" w14:textId="77777777" w:rsidR="00101E1B" w:rsidRDefault="00101E1B" w:rsidP="00101E1B">
      <w:pPr>
        <w:rPr>
          <w:sz w:val="26"/>
          <w:szCs w:val="26"/>
        </w:rPr>
      </w:pPr>
    </w:p>
    <w:p w14:paraId="24178F34" w14:textId="77777777" w:rsidR="00101E1B" w:rsidRDefault="00101E1B" w:rsidP="00101E1B">
      <w:pPr>
        <w:rPr>
          <w:sz w:val="26"/>
          <w:szCs w:val="26"/>
        </w:rPr>
      </w:pPr>
    </w:p>
    <w:p w14:paraId="36DD9123" w14:textId="77777777" w:rsidR="00101E1B" w:rsidRDefault="00101E1B" w:rsidP="00101E1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D15BDFC" w14:textId="77777777" w:rsidR="00101E1B" w:rsidRDefault="00101E1B" w:rsidP="00101E1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6265751" w14:textId="77777777" w:rsidR="00101E1B" w:rsidRDefault="00101E1B" w:rsidP="00101E1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7F0B87C" w14:textId="77777777" w:rsidR="00101E1B" w:rsidRPr="00612811" w:rsidRDefault="00101E1B" w:rsidP="00101E1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8E242D7" w14:textId="77777777" w:rsidR="00101E1B" w:rsidRPr="00612811" w:rsidRDefault="00101E1B" w:rsidP="00101E1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2C6CFB2B" w14:textId="77777777" w:rsidR="008A5CA5" w:rsidRPr="00CB6078" w:rsidRDefault="008A5CA5" w:rsidP="00101E1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96008D" w14:textId="77777777" w:rsidR="00B47521" w:rsidRDefault="00B47521">
      <w:r>
        <w:separator/>
      </w:r>
    </w:p>
  </w:endnote>
  <w:endnote w:type="continuationSeparator" w:id="0">
    <w:p w14:paraId="2D2C6FE9" w14:textId="77777777" w:rsidR="00B47521" w:rsidRDefault="00B47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1A737B" w14:textId="77777777" w:rsidR="00B47521" w:rsidRDefault="00B47521">
      <w:r>
        <w:separator/>
      </w:r>
    </w:p>
  </w:footnote>
  <w:footnote w:type="continuationSeparator" w:id="0">
    <w:p w14:paraId="42070043" w14:textId="77777777" w:rsidR="00B47521" w:rsidRDefault="00B475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6CFB32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C6CFB33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14"/>
  </w:num>
  <w:num w:numId="13">
    <w:abstractNumId w:val="10"/>
  </w:num>
  <w:num w:numId="1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B1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1E1B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5C2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F07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311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595"/>
    <w:rsid w:val="003918DA"/>
    <w:rsid w:val="00391F3C"/>
    <w:rsid w:val="00393C53"/>
    <w:rsid w:val="00395E7A"/>
    <w:rsid w:val="0039649E"/>
    <w:rsid w:val="003A2528"/>
    <w:rsid w:val="003A2F10"/>
    <w:rsid w:val="003A32B1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B47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692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4A90"/>
    <w:rsid w:val="005460E7"/>
    <w:rsid w:val="005464B6"/>
    <w:rsid w:val="005468AA"/>
    <w:rsid w:val="00546AE3"/>
    <w:rsid w:val="00547A8B"/>
    <w:rsid w:val="00547DB6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254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1E52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2FEE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76B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03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3B18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A88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177C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49A3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3398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65E5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7521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67BD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6437"/>
    <w:rsid w:val="00C77848"/>
    <w:rsid w:val="00C77DD8"/>
    <w:rsid w:val="00C80805"/>
    <w:rsid w:val="00C80D91"/>
    <w:rsid w:val="00C81641"/>
    <w:rsid w:val="00C81DA1"/>
    <w:rsid w:val="00C84F91"/>
    <w:rsid w:val="00C87569"/>
    <w:rsid w:val="00C876E5"/>
    <w:rsid w:val="00C900FB"/>
    <w:rsid w:val="00C9178E"/>
    <w:rsid w:val="00C919E1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58D"/>
    <w:rsid w:val="00D24F33"/>
    <w:rsid w:val="00D250F4"/>
    <w:rsid w:val="00D26DD0"/>
    <w:rsid w:val="00D3021A"/>
    <w:rsid w:val="00D319A1"/>
    <w:rsid w:val="00D32CEF"/>
    <w:rsid w:val="00D32DF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2617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7EBC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3E1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9AD"/>
    <w:rsid w:val="00F05AFF"/>
    <w:rsid w:val="00F07DCC"/>
    <w:rsid w:val="00F10010"/>
    <w:rsid w:val="00F128C1"/>
    <w:rsid w:val="00F130BD"/>
    <w:rsid w:val="00F135C1"/>
    <w:rsid w:val="00F157C9"/>
    <w:rsid w:val="00F15FBA"/>
    <w:rsid w:val="00F1795B"/>
    <w:rsid w:val="00F2059C"/>
    <w:rsid w:val="00F21FAC"/>
    <w:rsid w:val="00F235DE"/>
    <w:rsid w:val="00F23B7B"/>
    <w:rsid w:val="00F25C59"/>
    <w:rsid w:val="00F2642E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0073"/>
    <w:rsid w:val="00FF037B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6CFA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AA074-9193-4129-9847-72385C85F4C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7BFC4AB-11CD-4B4B-BD31-5E760B2E21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16F648-23FF-4218-A0FE-D3FBE7DFB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8EB0E8-1603-4945-A065-D58527D09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35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master</cp:lastModifiedBy>
  <cp:revision>8</cp:revision>
  <cp:lastPrinted>2010-09-30T13:29:00Z</cp:lastPrinted>
  <dcterms:created xsi:type="dcterms:W3CDTF">2016-09-16T08:38:00Z</dcterms:created>
  <dcterms:modified xsi:type="dcterms:W3CDTF">2017-10-05T06:23:00Z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